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8221E" w14:textId="77777777" w:rsidR="00C13C0D" w:rsidRDefault="00C13C0D" w:rsidP="00C13C0D">
      <w:pPr>
        <w:pStyle w:val="NoSpacing"/>
      </w:pPr>
      <w:r>
        <w:rPr>
          <w:u w:val="single"/>
        </w:rPr>
        <w:t>Edith SHOTTESBROOK</w:t>
      </w:r>
      <w:r>
        <w:t xml:space="preserve">     </w:t>
      </w:r>
      <w:proofErr w:type="gramStart"/>
      <w:r>
        <w:t xml:space="preserve">   (</w:t>
      </w:r>
      <w:proofErr w:type="gramEnd"/>
      <w:r>
        <w:t>fl.1424)</w:t>
      </w:r>
    </w:p>
    <w:p w14:paraId="1D41D043" w14:textId="77777777" w:rsidR="00C13C0D" w:rsidRDefault="00C13C0D" w:rsidP="00C13C0D">
      <w:pPr>
        <w:pStyle w:val="NoSpacing"/>
      </w:pPr>
    </w:p>
    <w:p w14:paraId="00DF5B75" w14:textId="77777777" w:rsidR="00C13C0D" w:rsidRDefault="00C13C0D" w:rsidP="00C13C0D">
      <w:pPr>
        <w:pStyle w:val="NoSpacing"/>
      </w:pPr>
    </w:p>
    <w:p w14:paraId="13C44510" w14:textId="77777777" w:rsidR="00C13C0D" w:rsidRDefault="00C13C0D" w:rsidP="00C13C0D">
      <w:pPr>
        <w:pStyle w:val="NoSpacing"/>
      </w:pPr>
      <w:r>
        <w:t>= Robert(q.v.).</w:t>
      </w:r>
    </w:p>
    <w:p w14:paraId="6B9A3B12" w14:textId="77777777" w:rsidR="00C13C0D" w:rsidRDefault="00C13C0D" w:rsidP="00C13C0D">
      <w:pPr>
        <w:pStyle w:val="NoSpacing"/>
      </w:pPr>
      <w:r>
        <w:t>(V.C.H. Wiltshire vol.9 p.13)</w:t>
      </w:r>
    </w:p>
    <w:p w14:paraId="16D91917" w14:textId="77777777" w:rsidR="00C13C0D" w:rsidRDefault="00C13C0D" w:rsidP="00C13C0D">
      <w:pPr>
        <w:pStyle w:val="NoSpacing"/>
      </w:pPr>
    </w:p>
    <w:p w14:paraId="21A446AC" w14:textId="77777777" w:rsidR="00C13C0D" w:rsidRDefault="00C13C0D" w:rsidP="00C13C0D">
      <w:pPr>
        <w:pStyle w:val="NoSpacing"/>
      </w:pPr>
    </w:p>
    <w:p w14:paraId="3637FA9E" w14:textId="77777777" w:rsidR="00C13C0D" w:rsidRDefault="00C13C0D" w:rsidP="00C13C0D">
      <w:pPr>
        <w:pStyle w:val="NoSpacing"/>
      </w:pPr>
      <w:r>
        <w:tab/>
        <w:t>1424</w:t>
      </w:r>
      <w:r>
        <w:tab/>
        <w:t xml:space="preserve">John </w:t>
      </w:r>
      <w:proofErr w:type="spellStart"/>
      <w:r>
        <w:t>Mychell</w:t>
      </w:r>
      <w:proofErr w:type="spellEnd"/>
      <w:r>
        <w:t xml:space="preserve"> of Stratton, Wiltshire(q.v.), and his wife, Alice(q.v.),</w:t>
      </w:r>
    </w:p>
    <w:p w14:paraId="1C9659D7" w14:textId="77777777" w:rsidR="00C13C0D" w:rsidRDefault="00C13C0D" w:rsidP="00C13C0D">
      <w:pPr>
        <w:pStyle w:val="NoSpacing"/>
      </w:pPr>
      <w:r>
        <w:tab/>
      </w:r>
      <w:r>
        <w:tab/>
        <w:t xml:space="preserve">conveyed land in </w:t>
      </w:r>
      <w:proofErr w:type="spellStart"/>
      <w:r>
        <w:t>Badbury</w:t>
      </w:r>
      <w:proofErr w:type="spellEnd"/>
      <w:r>
        <w:t xml:space="preserve"> and </w:t>
      </w:r>
      <w:proofErr w:type="spellStart"/>
      <w:r>
        <w:t>Badbury</w:t>
      </w:r>
      <w:proofErr w:type="spellEnd"/>
      <w:r>
        <w:t xml:space="preserve"> Wick to them.  (ibid.)</w:t>
      </w:r>
    </w:p>
    <w:p w14:paraId="4F0149CC" w14:textId="77777777" w:rsidR="00C13C0D" w:rsidRDefault="00C13C0D" w:rsidP="00C13C0D">
      <w:pPr>
        <w:pStyle w:val="NoSpacing"/>
      </w:pPr>
      <w:r>
        <w:tab/>
        <w:t>1428</w:t>
      </w:r>
      <w:r>
        <w:tab/>
        <w:t>They still held the lands.  (ibid.)</w:t>
      </w:r>
    </w:p>
    <w:p w14:paraId="7F78F5E4" w14:textId="77777777" w:rsidR="00C13C0D" w:rsidRDefault="00C13C0D" w:rsidP="00C13C0D">
      <w:pPr>
        <w:pStyle w:val="NoSpacing"/>
      </w:pPr>
    </w:p>
    <w:p w14:paraId="5E7E236A" w14:textId="77777777" w:rsidR="00C13C0D" w:rsidRDefault="00C13C0D" w:rsidP="00C13C0D">
      <w:pPr>
        <w:pStyle w:val="NoSpacing"/>
      </w:pPr>
    </w:p>
    <w:p w14:paraId="28216F74" w14:textId="77777777" w:rsidR="00C13C0D" w:rsidRDefault="00C13C0D" w:rsidP="00C13C0D">
      <w:pPr>
        <w:pStyle w:val="NoSpacing"/>
      </w:pPr>
      <w:r>
        <w:t>21 January 2019</w:t>
      </w:r>
    </w:p>
    <w:p w14:paraId="0D85867E" w14:textId="77777777" w:rsidR="006B2F86" w:rsidRPr="00E71FC3" w:rsidRDefault="00C13C0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737C0" w14:textId="77777777" w:rsidR="00C13C0D" w:rsidRDefault="00C13C0D" w:rsidP="00E71FC3">
      <w:pPr>
        <w:spacing w:after="0" w:line="240" w:lineRule="auto"/>
      </w:pPr>
      <w:r>
        <w:separator/>
      </w:r>
    </w:p>
  </w:endnote>
  <w:endnote w:type="continuationSeparator" w:id="0">
    <w:p w14:paraId="7DF0B862" w14:textId="77777777" w:rsidR="00C13C0D" w:rsidRDefault="00C13C0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B97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85523C" w14:textId="77777777" w:rsidR="00C13C0D" w:rsidRDefault="00C13C0D" w:rsidP="00E71FC3">
      <w:pPr>
        <w:spacing w:after="0" w:line="240" w:lineRule="auto"/>
      </w:pPr>
      <w:r>
        <w:separator/>
      </w:r>
    </w:p>
  </w:footnote>
  <w:footnote w:type="continuationSeparator" w:id="0">
    <w:p w14:paraId="3ADF5442" w14:textId="77777777" w:rsidR="00C13C0D" w:rsidRDefault="00C13C0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C0D"/>
    <w:rsid w:val="001A7C09"/>
    <w:rsid w:val="00577BD5"/>
    <w:rsid w:val="00656CBA"/>
    <w:rsid w:val="006A1F77"/>
    <w:rsid w:val="00733BE7"/>
    <w:rsid w:val="00AB52E8"/>
    <w:rsid w:val="00B16D3F"/>
    <w:rsid w:val="00BB41AC"/>
    <w:rsid w:val="00C13C0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A6A69"/>
  <w15:chartTrackingRefBased/>
  <w15:docId w15:val="{61B81993-B53B-4C4A-BAA0-41BE9C80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2019-01-21T22:26:00Z</dcterms:created>
  <dcterms:modified xsi:type="dcterms:W3CDTF">2019-01-21T22:26:00Z</dcterms:modified>
</cp:coreProperties>
</file>